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88EB78" w14:textId="17187EB3" w:rsidR="00E9454E" w:rsidRPr="00FB1102" w:rsidRDefault="004358C9" w:rsidP="004358C9">
      <w:pPr>
        <w:tabs>
          <w:tab w:val="left" w:pos="1080"/>
        </w:tabs>
        <w:rPr>
          <w:rFonts w:eastAsiaTheme="minorHAnsi" w:cstheme="minorBidi"/>
          <w:b/>
          <w:lang w:eastAsia="en-US"/>
        </w:rPr>
      </w:pPr>
      <w:r w:rsidRPr="00FB1102">
        <w:rPr>
          <w:b/>
        </w:rPr>
        <w:t>Bijlage 3</w:t>
      </w:r>
      <w:r w:rsidRPr="00FB1102">
        <w:rPr>
          <w:b/>
        </w:rPr>
        <w:tab/>
      </w:r>
      <w:r w:rsidRPr="00FB1102">
        <w:rPr>
          <w:b/>
        </w:rPr>
        <w:tab/>
        <w:t>Concept</w:t>
      </w:r>
      <w:r w:rsidR="00FB1102" w:rsidRPr="00FB1102">
        <w:rPr>
          <w:b/>
        </w:rPr>
        <w:t xml:space="preserve"> </w:t>
      </w:r>
      <w:r w:rsidRPr="00FB1102">
        <w:rPr>
          <w:b/>
        </w:rPr>
        <w:t>Raam</w:t>
      </w:r>
      <w:r w:rsidR="008435BF">
        <w:rPr>
          <w:b/>
        </w:rPr>
        <w:t>o</w:t>
      </w:r>
      <w:r w:rsidRPr="00FB1102">
        <w:rPr>
          <w:b/>
        </w:rPr>
        <w:t>vereenkomst</w:t>
      </w:r>
      <w:r w:rsidR="00FB1102" w:rsidRPr="00FB1102">
        <w:rPr>
          <w:b/>
        </w:rPr>
        <w:t xml:space="preserve"> Perceel 1</w:t>
      </w:r>
    </w:p>
    <w:p w14:paraId="36607AEB" w14:textId="77777777" w:rsidR="00FB1102" w:rsidRDefault="00FB1102" w:rsidP="004358C9">
      <w:pPr>
        <w:tabs>
          <w:tab w:val="left" w:pos="1080"/>
        </w:tabs>
        <w:rPr>
          <w:rFonts w:eastAsiaTheme="minorHAnsi" w:cstheme="minorBidi"/>
          <w:b/>
          <w:lang w:eastAsia="en-US"/>
        </w:rPr>
      </w:pPr>
    </w:p>
    <w:p w14:paraId="19C7CB33" w14:textId="2F42F291" w:rsidR="00FB1102" w:rsidRPr="00FB1102" w:rsidRDefault="00FB1102" w:rsidP="004358C9">
      <w:pPr>
        <w:tabs>
          <w:tab w:val="left" w:pos="1080"/>
        </w:tabs>
        <w:rPr>
          <w:b/>
          <w:bCs/>
        </w:rPr>
      </w:pPr>
      <w:r w:rsidRPr="00FB1102">
        <w:rPr>
          <w:rStyle w:val="fontstyle01"/>
          <w:b/>
          <w:bCs/>
        </w:rPr>
        <w:t xml:space="preserve">Leveren en bedrijfsvaardig installeren van debietmeters </w:t>
      </w:r>
      <w:r w:rsidRPr="00FB1102">
        <w:rPr>
          <w:b/>
          <w:bCs/>
        </w:rPr>
        <w:t>in de waterketen</w:t>
      </w:r>
    </w:p>
    <w:p w14:paraId="2BBE43F2" w14:textId="77777777" w:rsidR="004358C9" w:rsidRDefault="004358C9" w:rsidP="004358C9">
      <w:pPr>
        <w:rPr>
          <w:i/>
          <w:color w:val="FF0000"/>
          <w:highlight w:val="yellow"/>
        </w:rPr>
      </w:pPr>
    </w:p>
    <w:p w14:paraId="60B7A43F"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0024E519" w14:textId="74427ECE"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8435BF">
        <w:rPr>
          <w:rFonts w:eastAsiaTheme="minorHAnsi" w:cstheme="minorBidi"/>
          <w:spacing w:val="2"/>
          <w:lang w:eastAsia="en-US"/>
        </w:rPr>
        <w:t>Dhr. B van Ooijen</w:t>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2275AC40"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175DE7A0"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088B94DC" w14:textId="77777777" w:rsidR="00B61DA2" w:rsidRPr="00B61DA2" w:rsidRDefault="00B61DA2" w:rsidP="00B61DA2">
      <w:r w:rsidRPr="00B61DA2">
        <w:t>OVERWEGENDE:</w:t>
      </w:r>
    </w:p>
    <w:p w14:paraId="6DDA6415" w14:textId="77777777" w:rsidR="00B61DA2" w:rsidRPr="00B61DA2" w:rsidRDefault="00B61DA2" w:rsidP="00B61DA2"/>
    <w:p w14:paraId="6E3E6141" w14:textId="7D147D2E"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8435BF" w:rsidRPr="008435BF">
        <w:t>Debietmeters en Debietmeetdata</w:t>
      </w:r>
      <w:r w:rsidR="008435BF">
        <w:t xml:space="preserve"> namens</w:t>
      </w:r>
      <w:r w:rsidRPr="00B61DA2">
        <w:t xml:space="preserve"> het hoogheemraadschap van Rijnland;</w:t>
      </w:r>
    </w:p>
    <w:p w14:paraId="6A25DC8B" w14:textId="1804D448" w:rsidR="00B61DA2" w:rsidRPr="00B61DA2" w:rsidRDefault="00B61DA2" w:rsidP="00B61DA2">
      <w:pPr>
        <w:tabs>
          <w:tab w:val="left" w:pos="540"/>
        </w:tabs>
        <w:ind w:left="540" w:hanging="540"/>
      </w:pPr>
      <w:r w:rsidRPr="00B61DA2">
        <w:t xml:space="preserve">b. </w:t>
      </w:r>
      <w:r w:rsidRPr="00B61DA2">
        <w:tab/>
      </w:r>
      <w:bookmarkStart w:id="1" w:name="_Hlk80109279"/>
      <w:r w:rsidRPr="00B61DA2">
        <w:t>dat de eisen voor het indienen van de Inschrijving en de uitvoering van de opdracht zijn vastgelegd in de Inschrijvingsleidraad met document</w:t>
      </w:r>
      <w:r w:rsidR="008435BF">
        <w:t>nummer 21.001312</w:t>
      </w:r>
      <w:bookmarkEnd w:id="1"/>
      <w:r w:rsidRPr="00B61DA2">
        <w:t>;</w:t>
      </w:r>
    </w:p>
    <w:p w14:paraId="498AA9EC" w14:textId="77777777" w:rsidR="00B61DA2" w:rsidRPr="00B61DA2" w:rsidRDefault="00B61DA2" w:rsidP="00B61DA2">
      <w:pPr>
        <w:tabs>
          <w:tab w:val="left" w:pos="540"/>
        </w:tabs>
        <w:ind w:left="540" w:hanging="540"/>
      </w:pPr>
      <w:r w:rsidRPr="00B61DA2">
        <w:t xml:space="preserve">c.  </w:t>
      </w:r>
      <w:r w:rsidRPr="00B61DA2">
        <w:tab/>
        <w:t xml:space="preserve">dat Opdrachtnemer op </w:t>
      </w:r>
      <w:r w:rsidRPr="00B61DA2">
        <w:rPr>
          <w:highlight w:val="lightGray"/>
        </w:rPr>
        <w:t>dd-mm-jjjj</w:t>
      </w:r>
      <w:r w:rsidRPr="00B61DA2">
        <w:t xml:space="preserve"> zijn Inschrijving heeft ingediend;</w:t>
      </w:r>
    </w:p>
    <w:p w14:paraId="67A58C03" w14:textId="0C507FC3" w:rsidR="00B61DA2" w:rsidRPr="00B61DA2" w:rsidRDefault="00B61DA2" w:rsidP="00B61DA2">
      <w:pPr>
        <w:tabs>
          <w:tab w:val="left" w:pos="540"/>
        </w:tabs>
        <w:ind w:left="540" w:hanging="540"/>
      </w:pPr>
      <w:r w:rsidRPr="00B61DA2">
        <w:t xml:space="preserve">d. </w:t>
      </w:r>
      <w:r w:rsidRPr="00B61DA2">
        <w:tab/>
        <w:t>dat Opdrachtgever op basis van het EMVI-gunningcriterium</w:t>
      </w:r>
      <w:r w:rsidRPr="008435BF">
        <w:t xml:space="preserve"> “beste prijs-kwaliteitsverhouding”</w:t>
      </w:r>
      <w:r w:rsidRPr="00B61DA2">
        <w:t xml:space="preserve"> de opdracht, zoals omschreven in de Inschrijvingsleidraad aan Opdrachtnemer heeft gegund;</w:t>
      </w:r>
    </w:p>
    <w:p w14:paraId="54F941A7" w14:textId="35268D35"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8435BF">
        <w:t>Raam</w:t>
      </w:r>
      <w:r w:rsidR="008435BF" w:rsidRPr="008435BF">
        <w:t>o</w:t>
      </w:r>
      <w:r w:rsidRPr="008435BF">
        <w:t>vereenkomst</w:t>
      </w:r>
      <w:r w:rsidRPr="00B61DA2">
        <w:rPr>
          <w:color w:val="FF0000"/>
        </w:rPr>
        <w:t xml:space="preserve"> </w:t>
      </w:r>
      <w:r w:rsidRPr="00B61DA2">
        <w:t>wensen vast te leggen.</w:t>
      </w:r>
    </w:p>
    <w:p w14:paraId="79589974" w14:textId="77777777" w:rsidR="00B61DA2" w:rsidRPr="00B61DA2" w:rsidRDefault="00B61DA2" w:rsidP="00B61DA2"/>
    <w:p w14:paraId="5703E5A9" w14:textId="77777777" w:rsidR="00B61DA2" w:rsidRPr="00B61DA2" w:rsidRDefault="00B61DA2" w:rsidP="00B61DA2">
      <w:r w:rsidRPr="00B61DA2">
        <w:t>VERKLAREN TE ZIJN OVEREENGEKOMEN ALS VOLGT:</w:t>
      </w:r>
    </w:p>
    <w:p w14:paraId="4B8E5B3C" w14:textId="77777777" w:rsidR="00B61DA2" w:rsidRPr="00B61DA2" w:rsidRDefault="00B61DA2" w:rsidP="00B61DA2"/>
    <w:p w14:paraId="2F4EFAA5" w14:textId="75BBC911" w:rsidR="00B61DA2" w:rsidRPr="00B61DA2" w:rsidRDefault="00B61DA2" w:rsidP="00B61DA2">
      <w:pPr>
        <w:ind w:left="540"/>
      </w:pPr>
      <w:r w:rsidRPr="00B61DA2">
        <w:t xml:space="preserve">In deze </w:t>
      </w:r>
      <w:r w:rsidR="00C80188" w:rsidRPr="008435BF">
        <w:t>Raamovereenkomst</w:t>
      </w:r>
      <w:r w:rsidRPr="00B61DA2">
        <w:rPr>
          <w:color w:val="FF0000"/>
        </w:rPr>
        <w:t xml:space="preserve"> </w:t>
      </w:r>
      <w:r w:rsidRPr="00B61DA2">
        <w:t>wordt een aantal begrippen met een beginhoofdletter gebruikt. Aan deze begrippen komt de betekenis toe die hieraan wordt gegeven in artikel 1 van de Algemene Waterschaps</w:t>
      </w:r>
      <w:r w:rsidR="001741F1">
        <w:t>inkoop</w:t>
      </w:r>
      <w:r w:rsidRPr="00B61DA2">
        <w:t xml:space="preserve">voorwaarden voor </w:t>
      </w:r>
      <w:r w:rsidR="001741F1">
        <w:t>leveringen</w:t>
      </w:r>
      <w:r w:rsidRPr="00B61DA2">
        <w:t xml:space="preserve"> 2018 (AW</w:t>
      </w:r>
      <w:r w:rsidR="001741F1">
        <w:t>I</w:t>
      </w:r>
      <w:r w:rsidRPr="00B61DA2">
        <w:t>V - 2018).</w:t>
      </w:r>
    </w:p>
    <w:p w14:paraId="03F24A5C" w14:textId="6F4DC056" w:rsidR="00B61DA2" w:rsidRDefault="00B61DA2" w:rsidP="00B61DA2"/>
    <w:p w14:paraId="14D8833A" w14:textId="77777777" w:rsidR="00D56627" w:rsidRPr="00B61DA2" w:rsidRDefault="00D56627" w:rsidP="00B61DA2"/>
    <w:p w14:paraId="011B6AAA" w14:textId="660313B8" w:rsidR="00B61DA2" w:rsidRPr="00B61DA2" w:rsidRDefault="00B61DA2" w:rsidP="00B61DA2">
      <w:pPr>
        <w:numPr>
          <w:ilvl w:val="0"/>
          <w:numId w:val="27"/>
        </w:numPr>
        <w:tabs>
          <w:tab w:val="left" w:pos="540"/>
        </w:tabs>
        <w:ind w:left="0" w:firstLine="0"/>
        <w:rPr>
          <w:b/>
        </w:rPr>
      </w:pPr>
      <w:r w:rsidRPr="00B61DA2">
        <w:rPr>
          <w:b/>
        </w:rPr>
        <w:t xml:space="preserve">Voorwerp van de </w:t>
      </w:r>
      <w:r w:rsidRPr="00C80188">
        <w:rPr>
          <w:b/>
        </w:rPr>
        <w:t>Raam</w:t>
      </w:r>
      <w:r w:rsidR="00C80188" w:rsidRPr="00C80188">
        <w:rPr>
          <w:b/>
        </w:rPr>
        <w:t>o</w:t>
      </w:r>
      <w:r w:rsidRPr="00C80188">
        <w:rPr>
          <w:b/>
        </w:rPr>
        <w:t>vereenkomst</w:t>
      </w:r>
    </w:p>
    <w:p w14:paraId="13D7BAED" w14:textId="77777777" w:rsidR="00B61DA2" w:rsidRPr="00B61DA2" w:rsidRDefault="00B61DA2" w:rsidP="00B61DA2">
      <w:pPr>
        <w:tabs>
          <w:tab w:val="left" w:pos="576"/>
        </w:tabs>
        <w:ind w:left="570" w:hanging="570"/>
      </w:pPr>
    </w:p>
    <w:p w14:paraId="562ACE4B" w14:textId="48053EF0" w:rsidR="00B61DA2" w:rsidRPr="00B61DA2" w:rsidRDefault="00B61DA2" w:rsidP="00B61DA2">
      <w:pPr>
        <w:numPr>
          <w:ilvl w:val="1"/>
          <w:numId w:val="29"/>
        </w:numPr>
      </w:pPr>
      <w:r w:rsidRPr="00B61DA2">
        <w:t xml:space="preserve">Opdrachtgever verleent aan Opdrachtnemer opdracht tot het </w:t>
      </w:r>
      <w:r w:rsidR="00C80188">
        <w:t>“l</w:t>
      </w:r>
      <w:r w:rsidR="00C80188" w:rsidRPr="00C80188">
        <w:t>everen en bedrijfsvaardig installeren van debietmeters in de waterketen</w:t>
      </w:r>
      <w:r w:rsidR="00C80188">
        <w:t>”</w:t>
      </w:r>
      <w:r w:rsidRPr="00B61DA2">
        <w:t xml:space="preserve"> overeenkomstig de op basis van de Inschrijvingsleidraad inclusief haar bijlagen, de bijbehorende Nota(‘s) van Inlichtingen, de door de Opdrachtnemer ingediende Inschrijving en deze </w:t>
      </w:r>
      <w:r w:rsidR="00C80188" w:rsidRPr="008435BF">
        <w:t>Raamovereenkomst</w:t>
      </w:r>
      <w:r w:rsidRPr="00B61DA2">
        <w:rPr>
          <w:color w:val="FF0000"/>
        </w:rPr>
        <w:t xml:space="preserve"> </w:t>
      </w:r>
      <w:r w:rsidRPr="00B61DA2">
        <w:t xml:space="preserve">genoemde voorwaarden, welke opdracht Opdrachtnemer bij deze aanvaardt, een en ander voor zover daarvan niet in deze </w:t>
      </w:r>
      <w:r w:rsidR="00C80188" w:rsidRPr="008435BF">
        <w:t>Raamovereenkomst</w:t>
      </w:r>
      <w:r w:rsidRPr="00B61DA2">
        <w:rPr>
          <w:color w:val="FF0000"/>
        </w:rPr>
        <w:t xml:space="preserve"> </w:t>
      </w:r>
      <w:r w:rsidRPr="00B61DA2">
        <w:t>wordt afgeweken.</w:t>
      </w:r>
    </w:p>
    <w:p w14:paraId="4339016E" w14:textId="77777777" w:rsidR="00B61DA2" w:rsidRPr="00B61DA2" w:rsidRDefault="00B61DA2" w:rsidP="00B61DA2">
      <w:pPr>
        <w:ind w:left="540"/>
      </w:pPr>
    </w:p>
    <w:p w14:paraId="7CF8A396" w14:textId="66E1A2A7" w:rsidR="00B61DA2" w:rsidRPr="00B61DA2" w:rsidRDefault="00B61DA2" w:rsidP="00B61DA2">
      <w:pPr>
        <w:numPr>
          <w:ilvl w:val="1"/>
          <w:numId w:val="29"/>
        </w:numPr>
      </w:pPr>
      <w:r w:rsidRPr="00B61DA2">
        <w:t xml:space="preserve">De navolgende documenten maken deel uit van deze </w:t>
      </w:r>
      <w:r w:rsidR="00C80188" w:rsidRPr="008435BF">
        <w:t>Raamovereenkomst</w:t>
      </w:r>
      <w:r w:rsidRPr="00B61DA2">
        <w:t>. Voor zover deze documenten met  elkaar in tegenspraak zijn, prevaleert het eerder genoemde document boven het later genoemde:</w:t>
      </w:r>
    </w:p>
    <w:p w14:paraId="69A8AE65" w14:textId="77777777" w:rsidR="00B61DA2" w:rsidRPr="00B61DA2" w:rsidRDefault="00B61DA2" w:rsidP="00B61DA2">
      <w:pPr>
        <w:tabs>
          <w:tab w:val="left" w:pos="450"/>
        </w:tabs>
      </w:pPr>
    </w:p>
    <w:p w14:paraId="0737511B" w14:textId="29627ACC"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deze </w:t>
      </w:r>
      <w:r w:rsidR="00C80188" w:rsidRPr="008435BF">
        <w:t>Raamovereenkoms</w:t>
      </w:r>
      <w:r w:rsidR="00C80188">
        <w:t>t</w:t>
      </w:r>
      <w:r w:rsidRPr="00B61DA2">
        <w:rPr>
          <w:rFonts w:eastAsia="HGPMinc"/>
        </w:rPr>
        <w:t xml:space="preserve">; </w:t>
      </w:r>
    </w:p>
    <w:p w14:paraId="702F284F"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lastRenderedPageBreak/>
        <w:t xml:space="preserve">de vragen en antwoorden uit de Nota(s) van Inlichting(en) bij de  Inschrijvingsleidraad; </w:t>
      </w:r>
    </w:p>
    <w:p w14:paraId="5C2A650B" w14:textId="5F18E88B"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C80188">
        <w:rPr>
          <w:rFonts w:eastAsia="HGPMinc"/>
        </w:rPr>
        <w:t xml:space="preserve"> inclusief bijlagen</w:t>
      </w:r>
      <w:r w:rsidRPr="00B61DA2">
        <w:rPr>
          <w:rFonts w:eastAsia="HGPMinc"/>
        </w:rPr>
        <w:t>;</w:t>
      </w:r>
    </w:p>
    <w:p w14:paraId="61734B0F" w14:textId="77777777" w:rsidR="00B61DA2" w:rsidRPr="00934654" w:rsidRDefault="00B61DA2" w:rsidP="00934654">
      <w:pPr>
        <w:numPr>
          <w:ilvl w:val="0"/>
          <w:numId w:val="28"/>
        </w:numPr>
        <w:tabs>
          <w:tab w:val="left" w:pos="720"/>
        </w:tabs>
        <w:spacing w:after="120"/>
        <w:ind w:hanging="180"/>
        <w:rPr>
          <w:rFonts w:eastAsia="HGPMinc"/>
        </w:rPr>
      </w:pPr>
      <w:r w:rsidRPr="00B61DA2">
        <w:rPr>
          <w:rFonts w:eastAsia="HGPMinc"/>
        </w:rPr>
        <w:t>de Algemene Waterschaps</w:t>
      </w:r>
      <w:r w:rsidR="00934654">
        <w:rPr>
          <w:rFonts w:eastAsia="HGPMinc"/>
        </w:rPr>
        <w:t>inkoop</w:t>
      </w:r>
      <w:r w:rsidRPr="00B61DA2">
        <w:rPr>
          <w:rFonts w:eastAsia="HGPMinc"/>
        </w:rPr>
        <w:t xml:space="preserve">voorwaarden voor </w:t>
      </w:r>
      <w:r w:rsidR="00934654">
        <w:rPr>
          <w:rFonts w:eastAsia="HGPMinc"/>
        </w:rPr>
        <w:t>leveringen</w:t>
      </w:r>
      <w:r w:rsidRPr="00B61DA2">
        <w:rPr>
          <w:rFonts w:eastAsia="HGPMinc"/>
        </w:rPr>
        <w:t>n 2018 (AW</w:t>
      </w:r>
      <w:r w:rsidR="00934654">
        <w:rPr>
          <w:rFonts w:eastAsia="HGPMinc"/>
        </w:rPr>
        <w:t>IV</w:t>
      </w:r>
      <w:r w:rsidRPr="00934654">
        <w:rPr>
          <w:rFonts w:eastAsia="HGPMinc"/>
        </w:rPr>
        <w:t xml:space="preserve"> - 2018);</w:t>
      </w:r>
    </w:p>
    <w:p w14:paraId="1F136627"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4642A8A1" w14:textId="77777777" w:rsidR="00DC2C67" w:rsidRDefault="00DC2C67" w:rsidP="00B61DA2">
      <w:pPr>
        <w:tabs>
          <w:tab w:val="left" w:pos="576"/>
        </w:tabs>
      </w:pPr>
    </w:p>
    <w:p w14:paraId="064C06C0" w14:textId="77777777" w:rsidR="00DC2C67" w:rsidRPr="00B61DA2" w:rsidRDefault="00DC2C67" w:rsidP="00B61DA2">
      <w:pPr>
        <w:tabs>
          <w:tab w:val="left" w:pos="576"/>
        </w:tabs>
      </w:pPr>
    </w:p>
    <w:p w14:paraId="2DABBA8F" w14:textId="6461B751"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00C80188" w:rsidRPr="00C80188">
        <w:rPr>
          <w:b/>
        </w:rPr>
        <w:t>Raamovereenkomst</w:t>
      </w:r>
    </w:p>
    <w:p w14:paraId="3020CC61" w14:textId="77777777" w:rsidR="00B61DA2" w:rsidRPr="00B61DA2" w:rsidRDefault="00B61DA2" w:rsidP="00B61DA2">
      <w:pPr>
        <w:tabs>
          <w:tab w:val="left" w:pos="576"/>
        </w:tabs>
      </w:pPr>
    </w:p>
    <w:p w14:paraId="754D6333" w14:textId="7DA126DA" w:rsidR="00B61DA2" w:rsidRPr="00B61DA2" w:rsidRDefault="00B61DA2" w:rsidP="00B61DA2">
      <w:pPr>
        <w:ind w:left="540" w:hanging="540"/>
      </w:pPr>
      <w:r w:rsidRPr="00B61DA2">
        <w:t>2.1</w:t>
      </w:r>
      <w:r w:rsidRPr="00B61DA2">
        <w:tab/>
        <w:t xml:space="preserve">Deze </w:t>
      </w:r>
      <w:r w:rsidR="00C80188" w:rsidRPr="008435BF">
        <w:t>Raamovereenkomst</w:t>
      </w:r>
      <w:r w:rsidRPr="00B61DA2">
        <w:rPr>
          <w:color w:val="FF0000"/>
        </w:rPr>
        <w:t xml:space="preserve"> </w:t>
      </w:r>
      <w:r w:rsidRPr="00B61DA2">
        <w:t xml:space="preserve">gaat in op </w:t>
      </w:r>
      <w:bookmarkStart w:id="2" w:name="_Hlk80107703"/>
      <w:r w:rsidR="00BA2DFE" w:rsidRPr="00B61DA2">
        <w:rPr>
          <w:highlight w:val="lightGray"/>
        </w:rPr>
        <w:t>dd-mm-jjjj</w:t>
      </w:r>
      <w:r w:rsidRPr="00B61DA2">
        <w:t xml:space="preserve"> </w:t>
      </w:r>
      <w:bookmarkEnd w:id="2"/>
      <w:r w:rsidRPr="00B61DA2">
        <w:t>en komt tot stand door ondertekening van het contract door beide Partijen.</w:t>
      </w:r>
    </w:p>
    <w:p w14:paraId="34E3A40C" w14:textId="77777777" w:rsidR="00B61DA2" w:rsidRPr="00B61DA2" w:rsidRDefault="00B61DA2" w:rsidP="00B61DA2">
      <w:pPr>
        <w:tabs>
          <w:tab w:val="left" w:pos="540"/>
        </w:tabs>
      </w:pPr>
    </w:p>
    <w:p w14:paraId="1C193867" w14:textId="009A3BE7" w:rsidR="00B61DA2" w:rsidRPr="00B61DA2" w:rsidRDefault="00B61DA2" w:rsidP="00B61DA2">
      <w:pPr>
        <w:ind w:left="540" w:hanging="540"/>
      </w:pPr>
      <w:r w:rsidRPr="00B61DA2">
        <w:t>2.2</w:t>
      </w:r>
      <w:r w:rsidRPr="00B61DA2">
        <w:tab/>
        <w:t xml:space="preserve">Deze </w:t>
      </w:r>
      <w:r w:rsidR="00C80188" w:rsidRPr="008435BF">
        <w:t>Raamovereenkomst</w:t>
      </w:r>
      <w:r w:rsidRPr="00B61DA2">
        <w:rPr>
          <w:color w:val="FF0000"/>
        </w:rPr>
        <w:t xml:space="preserve"> </w:t>
      </w:r>
      <w:r w:rsidRPr="00B61DA2">
        <w:t xml:space="preserve">wordt aangegaan voor duur van </w:t>
      </w:r>
      <w:r w:rsidR="00BA2DFE">
        <w:t>twee (2)</w:t>
      </w:r>
      <w:r w:rsidRPr="00B61DA2">
        <w:t xml:space="preserve"> jaar, ingaande per </w:t>
      </w:r>
      <w:r w:rsidRPr="00B61DA2">
        <w:rPr>
          <w:highlight w:val="lightGray"/>
        </w:rPr>
        <w:t>dd-mm-jjjj</w:t>
      </w:r>
      <w:r w:rsidRPr="00B61DA2">
        <w:t xml:space="preserve">. De </w:t>
      </w:r>
      <w:r w:rsidR="00C80188" w:rsidRPr="008435BF">
        <w:t>Raamovereenkomst</w:t>
      </w:r>
      <w:r w:rsidRPr="00B61DA2">
        <w:rPr>
          <w:color w:val="FF0000"/>
        </w:rPr>
        <w:t xml:space="preserve"> </w:t>
      </w:r>
      <w:r w:rsidRPr="00B61DA2">
        <w:t xml:space="preserve">kan </w:t>
      </w:r>
      <w:r w:rsidR="00BA2DFE">
        <w:t>twee (2)</w:t>
      </w:r>
      <w:r w:rsidRPr="00B61DA2">
        <w:t xml:space="preserve"> keer met een periode van</w:t>
      </w:r>
      <w:r w:rsidRPr="00B61DA2">
        <w:rPr>
          <w:color w:val="1F497D"/>
        </w:rPr>
        <w:t xml:space="preserve"> </w:t>
      </w:r>
      <w:r w:rsidRPr="00BA2DFE">
        <w:t xml:space="preserve">telkens </w:t>
      </w:r>
      <w:r w:rsidR="00BA2DFE" w:rsidRPr="00BA2DFE">
        <w:t>een (1)</w:t>
      </w:r>
      <w:r w:rsidRPr="00BA2DFE">
        <w:t xml:space="preserve"> jaar,</w:t>
      </w:r>
      <w:r w:rsidRPr="00B61DA2">
        <w:t xml:space="preserve"> worden verlengd. De opties tot verlenging zijn uitsluitend eenzijdig en schriftelijk door Opdrachtgever uit te oefenen uiterlijk drie (3) maanden voor einde van de looptijd</w:t>
      </w:r>
      <w:r w:rsidRPr="00B61DA2">
        <w:rPr>
          <w:i/>
          <w:iCs/>
        </w:rPr>
        <w:t xml:space="preserve"> </w:t>
      </w:r>
      <w:r w:rsidRPr="00B61DA2">
        <w:t xml:space="preserve">en geschieden onder gelijkblijvende voorwaarden. De totale contractduur bedraagt niet meer dan </w:t>
      </w:r>
      <w:r w:rsidR="00BA2DFE" w:rsidRPr="00BA2DFE">
        <w:t>vier (4)</w:t>
      </w:r>
      <w:r w:rsidRPr="00BA2DFE">
        <w:t xml:space="preserve"> jaar</w:t>
      </w:r>
      <w:r w:rsidRPr="00B61DA2">
        <w:t xml:space="preserve">. Indien de verlengingsopties door Opdrachtgever niet worden uitgeoefend eindigt de </w:t>
      </w:r>
      <w:r w:rsidR="00C80188" w:rsidRPr="00BA2DFE">
        <w:t>Raamovereenkomst</w:t>
      </w:r>
      <w:r w:rsidRPr="00BA2DFE">
        <w:rPr>
          <w:color w:val="FF0000"/>
        </w:rPr>
        <w:t xml:space="preserve"> </w:t>
      </w:r>
      <w:r w:rsidRPr="00BA2DFE">
        <w:t xml:space="preserve">van rechtswege na het verstrijken van de initiële looptijd van </w:t>
      </w:r>
      <w:r w:rsidR="00BA2DFE" w:rsidRPr="00BA2DFE">
        <w:t>twee</w:t>
      </w:r>
      <w:r w:rsidRPr="00BA2DFE">
        <w:t xml:space="preserve"> (</w:t>
      </w:r>
      <w:r w:rsidR="00BA2DFE" w:rsidRPr="00BA2DFE">
        <w:t>2</w:t>
      </w:r>
      <w:r w:rsidRPr="00BA2DFE">
        <w:t>) jaar.  Een</w:t>
      </w:r>
      <w:r w:rsidRPr="00B61DA2">
        <w:t xml:space="preserve"> verlengde </w:t>
      </w:r>
      <w:r w:rsidR="00C80188" w:rsidRPr="008435BF">
        <w:t>Raamovereenkomst</w:t>
      </w:r>
      <w:r w:rsidR="00C80188" w:rsidRPr="00B61DA2">
        <w:t xml:space="preserve"> </w:t>
      </w:r>
      <w:r w:rsidRPr="00B61DA2">
        <w:t>eindigt van rechtswege op de verlengde einddatum, tenzij deze uiterlijk drie (3) maanden voordien door Opdrachtgever wordt verlengd, als hierboven bedoeld.</w:t>
      </w:r>
    </w:p>
    <w:p w14:paraId="2504B1BB" w14:textId="1C2501A5" w:rsidR="00B61DA2" w:rsidRDefault="00B61DA2" w:rsidP="00B61DA2">
      <w:pPr>
        <w:tabs>
          <w:tab w:val="left" w:pos="540"/>
        </w:tabs>
      </w:pPr>
    </w:p>
    <w:p w14:paraId="52BCE863" w14:textId="77777777" w:rsidR="00BA2DFE" w:rsidRPr="00B61DA2" w:rsidRDefault="00BA2DFE" w:rsidP="00B61DA2">
      <w:pPr>
        <w:tabs>
          <w:tab w:val="left" w:pos="540"/>
        </w:tabs>
        <w:rPr>
          <w:color w:val="FF0000"/>
        </w:rPr>
      </w:pPr>
    </w:p>
    <w:p w14:paraId="4023267B"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1F880478" w14:textId="77777777" w:rsidR="00B61DA2" w:rsidRPr="00B61DA2" w:rsidRDefault="00B61DA2" w:rsidP="00B61DA2">
      <w:pPr>
        <w:tabs>
          <w:tab w:val="left" w:pos="540"/>
        </w:tabs>
        <w:rPr>
          <w:b/>
        </w:rPr>
      </w:pPr>
    </w:p>
    <w:p w14:paraId="40202385" w14:textId="10069CBD" w:rsidR="00934654" w:rsidRPr="00934654" w:rsidRDefault="00934654" w:rsidP="00BA2DFE">
      <w:pPr>
        <w:numPr>
          <w:ilvl w:val="1"/>
          <w:numId w:val="23"/>
        </w:numPr>
        <w:tabs>
          <w:tab w:val="clear" w:pos="720"/>
          <w:tab w:val="left" w:pos="0"/>
        </w:tabs>
        <w:ind w:left="567" w:hanging="567"/>
      </w:pPr>
      <w:bookmarkStart w:id="3" w:name="_Hlk80107746"/>
      <w:bookmarkStart w:id="4" w:name="_Hlk80109412"/>
      <w:r w:rsidRPr="00934654">
        <w:t>Betalingen geschieden op basis van vast</w:t>
      </w:r>
      <w:r w:rsidR="00BA2DFE">
        <w:t>e</w:t>
      </w:r>
      <w:r w:rsidRPr="00934654">
        <w:t xml:space="preserve"> </w:t>
      </w:r>
      <w:r w:rsidR="00D56627">
        <w:t>prijzen</w:t>
      </w:r>
      <w:r w:rsidR="00BA2DFE">
        <w:t>, zoals bij inschrijving ingediend</w:t>
      </w:r>
      <w:r w:rsidRPr="00934654">
        <w:t>.</w:t>
      </w:r>
    </w:p>
    <w:bookmarkEnd w:id="3"/>
    <w:p w14:paraId="05D3DC2C" w14:textId="77777777" w:rsidR="00934654" w:rsidRPr="00934654" w:rsidRDefault="00934654" w:rsidP="00934654">
      <w:pPr>
        <w:tabs>
          <w:tab w:val="left" w:pos="576"/>
        </w:tabs>
        <w:ind w:left="567" w:hanging="567"/>
      </w:pPr>
    </w:p>
    <w:p w14:paraId="2BB23A9C" w14:textId="1B81C298" w:rsidR="00934654" w:rsidRPr="00BA2DFE" w:rsidRDefault="00934654" w:rsidP="00BA2DFE">
      <w:pPr>
        <w:numPr>
          <w:ilvl w:val="1"/>
          <w:numId w:val="24"/>
        </w:numPr>
        <w:tabs>
          <w:tab w:val="clear" w:pos="502"/>
          <w:tab w:val="num" w:pos="0"/>
        </w:tabs>
        <w:ind w:left="540" w:hanging="540"/>
      </w:pPr>
      <w:r w:rsidRPr="00BA2DFE">
        <w:t xml:space="preserve">De overeengekomen prijzen zijn vast en onveranderlijk gedurende de duur van deze </w:t>
      </w:r>
      <w:r w:rsidR="00C80188" w:rsidRPr="00BA2DFE">
        <w:t>Raamovereenkomst</w:t>
      </w:r>
      <w:r w:rsidRPr="00BA2DFE">
        <w:t>.</w:t>
      </w:r>
    </w:p>
    <w:p w14:paraId="01BDB242" w14:textId="1F233CD6" w:rsidR="00934654" w:rsidRPr="00934654" w:rsidRDefault="00934654" w:rsidP="00934654">
      <w:pPr>
        <w:rPr>
          <w:color w:val="FF0000"/>
        </w:rPr>
      </w:pPr>
    </w:p>
    <w:p w14:paraId="7F78BC5E" w14:textId="77777777" w:rsidR="00861319" w:rsidRDefault="00934654" w:rsidP="00861319">
      <w:pPr>
        <w:numPr>
          <w:ilvl w:val="1"/>
          <w:numId w:val="24"/>
        </w:numPr>
        <w:tabs>
          <w:tab w:val="left" w:pos="540"/>
          <w:tab w:val="num" w:pos="567"/>
        </w:tabs>
        <w:ind w:left="540" w:hanging="540"/>
      </w:pPr>
      <w:r w:rsidRPr="00BA2DFE">
        <w:t>Betaling vindt plaats na ontvangst en acceptatie van  de Levering.</w:t>
      </w:r>
    </w:p>
    <w:p w14:paraId="7296CD6D" w14:textId="77777777" w:rsidR="00861319" w:rsidRDefault="00861319" w:rsidP="00861319">
      <w:pPr>
        <w:tabs>
          <w:tab w:val="left" w:pos="540"/>
          <w:tab w:val="num" w:pos="567"/>
        </w:tabs>
        <w:ind w:left="540"/>
      </w:pPr>
    </w:p>
    <w:p w14:paraId="2319D636" w14:textId="1E53CAAE" w:rsidR="00861319" w:rsidRPr="00251F3E" w:rsidRDefault="00861319" w:rsidP="00861319">
      <w:pPr>
        <w:numPr>
          <w:ilvl w:val="1"/>
          <w:numId w:val="24"/>
        </w:numPr>
        <w:tabs>
          <w:tab w:val="left" w:pos="540"/>
          <w:tab w:val="num" w:pos="567"/>
        </w:tabs>
        <w:ind w:left="540" w:hanging="540"/>
      </w:pPr>
      <w:r>
        <w:t xml:space="preserve">Opdrachtgever </w:t>
      </w:r>
      <w:r w:rsidRPr="00861319">
        <w:rPr>
          <w:color w:val="000000"/>
        </w:rPr>
        <w:t>gaat vanaf 1 april 2022 volledig over op e-facturatie.</w:t>
      </w:r>
    </w:p>
    <w:p w14:paraId="313B89C5" w14:textId="644D9C48" w:rsidR="00861319" w:rsidRPr="00E03346" w:rsidRDefault="00861319" w:rsidP="00861319">
      <w:pPr>
        <w:tabs>
          <w:tab w:val="left" w:pos="540"/>
        </w:tabs>
        <w:ind w:left="502"/>
      </w:pPr>
      <w:r>
        <w:rPr>
          <w:color w:val="000000"/>
        </w:rPr>
        <w:t>Indien Opdrachtnemer</w:t>
      </w:r>
      <w:r w:rsidRPr="00E03346">
        <w:rPr>
          <w:color w:val="000000"/>
        </w:rPr>
        <w:t xml:space="preserve"> al e-facturen </w:t>
      </w:r>
      <w:r>
        <w:rPr>
          <w:color w:val="000000"/>
        </w:rPr>
        <w:t xml:space="preserve">kan </w:t>
      </w:r>
      <w:r w:rsidRPr="00E03346">
        <w:rPr>
          <w:color w:val="000000"/>
        </w:rPr>
        <w:t>verzenden</w:t>
      </w:r>
      <w:r>
        <w:rPr>
          <w:color w:val="000000"/>
        </w:rPr>
        <w:t xml:space="preserve">, is Opdrachtgever bereikbaar </w:t>
      </w:r>
      <w:r>
        <w:rPr>
          <w:color w:val="000000"/>
        </w:rPr>
        <w:t>via</w:t>
      </w:r>
      <w:r w:rsidRPr="00861319">
        <w:t xml:space="preserve"> </w:t>
      </w:r>
      <w:r w:rsidRPr="00861319">
        <w:rPr>
          <w:i/>
          <w:iCs/>
          <w:color w:val="000000"/>
        </w:rPr>
        <w:t>NL:OINO: 00000001813766928000</w:t>
      </w:r>
      <w:r w:rsidRPr="00861319">
        <w:rPr>
          <w:i/>
          <w:iCs/>
          <w:color w:val="000000"/>
        </w:rPr>
        <w:t xml:space="preserve"> / </w:t>
      </w:r>
      <w:r w:rsidRPr="00861319">
        <w:rPr>
          <w:i/>
          <w:iCs/>
          <w:color w:val="000000"/>
        </w:rPr>
        <w:t>KvK - 51137747</w:t>
      </w:r>
    </w:p>
    <w:p w14:paraId="6B5DBE86" w14:textId="77777777" w:rsidR="00861319" w:rsidRDefault="00861319" w:rsidP="00861319">
      <w:pPr>
        <w:tabs>
          <w:tab w:val="left" w:pos="540"/>
        </w:tabs>
        <w:ind w:left="540"/>
        <w:rPr>
          <w:color w:val="000000"/>
        </w:rPr>
      </w:pPr>
    </w:p>
    <w:p w14:paraId="70BF759C" w14:textId="10717337" w:rsidR="00861319" w:rsidRDefault="00861319" w:rsidP="00861319">
      <w:pPr>
        <w:tabs>
          <w:tab w:val="left" w:pos="540"/>
        </w:tabs>
        <w:ind w:left="540"/>
        <w:rPr>
          <w:color w:val="000000"/>
        </w:rPr>
      </w:pPr>
      <w:r>
        <w:rPr>
          <w:color w:val="000000"/>
        </w:rPr>
        <w:t>Indien Opdrachtnemer</w:t>
      </w:r>
      <w:r w:rsidRPr="00E03346">
        <w:rPr>
          <w:color w:val="000000"/>
        </w:rPr>
        <w:t xml:space="preserve"> nog geen e-facturen </w:t>
      </w:r>
      <w:r>
        <w:rPr>
          <w:color w:val="000000"/>
        </w:rPr>
        <w:t xml:space="preserve">kan </w:t>
      </w:r>
      <w:r w:rsidRPr="00E03346">
        <w:rPr>
          <w:color w:val="000000"/>
        </w:rPr>
        <w:t>verzenden</w:t>
      </w:r>
      <w:r>
        <w:rPr>
          <w:color w:val="000000"/>
        </w:rPr>
        <w:t>, kan Opdrachtnemer tot uiterlijk 31 maart 2022 f</w:t>
      </w:r>
      <w:r w:rsidRPr="00E03346">
        <w:rPr>
          <w:color w:val="000000"/>
        </w:rPr>
        <w:t>acturen digitaal aanleveren in één Pdf-bestand per e-mail, waarin zowel factuur als bijbehorende</w:t>
      </w:r>
      <w:r>
        <w:rPr>
          <w:color w:val="000000"/>
        </w:rPr>
        <w:t xml:space="preserve"> </w:t>
      </w:r>
      <w:r w:rsidRPr="00E03346">
        <w:rPr>
          <w:color w:val="000000"/>
        </w:rPr>
        <w:t>(geparafeerde) bijlagen staan.</w:t>
      </w:r>
    </w:p>
    <w:p w14:paraId="4CCBEC0F" w14:textId="77777777" w:rsidR="00D56627" w:rsidRDefault="00D56627" w:rsidP="00861319">
      <w:pPr>
        <w:tabs>
          <w:tab w:val="left" w:pos="540"/>
        </w:tabs>
        <w:ind w:left="540"/>
        <w:rPr>
          <w:color w:val="000000"/>
        </w:rPr>
      </w:pPr>
    </w:p>
    <w:p w14:paraId="0739AD0F" w14:textId="35490184" w:rsidR="00861319" w:rsidRDefault="00861319" w:rsidP="00861319">
      <w:pPr>
        <w:tabs>
          <w:tab w:val="left" w:pos="540"/>
        </w:tabs>
        <w:ind w:left="540"/>
        <w:rPr>
          <w:color w:val="000000"/>
        </w:rPr>
      </w:pPr>
      <w:r>
        <w:rPr>
          <w:color w:val="000000"/>
        </w:rPr>
        <w:t>Op onze website vindt u informatie hoe u een e-factuur kunt versturen:</w:t>
      </w:r>
    </w:p>
    <w:p w14:paraId="4AB0C8A1" w14:textId="77777777" w:rsidR="00861319" w:rsidRDefault="00861319" w:rsidP="00861319">
      <w:pPr>
        <w:tabs>
          <w:tab w:val="left" w:pos="540"/>
        </w:tabs>
        <w:ind w:left="540"/>
        <w:rPr>
          <w:color w:val="000000"/>
        </w:rPr>
      </w:pPr>
      <w:hyperlink r:id="rId8" w:history="1">
        <w:r w:rsidRPr="005C3E7C">
          <w:rPr>
            <w:rStyle w:val="Hyperlink"/>
          </w:rPr>
          <w:t>www.rijnland.net/efacturatie</w:t>
        </w:r>
      </w:hyperlink>
      <w:r>
        <w:rPr>
          <w:color w:val="000000"/>
        </w:rPr>
        <w:t xml:space="preserve"> </w:t>
      </w:r>
    </w:p>
    <w:p w14:paraId="7B0D9A75" w14:textId="1B755446" w:rsidR="00861319" w:rsidRDefault="00861319" w:rsidP="00861319">
      <w:pPr>
        <w:tabs>
          <w:tab w:val="left" w:pos="540"/>
        </w:tabs>
        <w:ind w:left="540"/>
        <w:rPr>
          <w:color w:val="000000"/>
        </w:rPr>
      </w:pPr>
      <w:r w:rsidRPr="00E03346">
        <w:rPr>
          <w:color w:val="000000"/>
        </w:rPr>
        <w:br/>
        <w:t xml:space="preserve">Vriendelijk verzoek facturen o.v.v. </w:t>
      </w:r>
      <w:r>
        <w:rPr>
          <w:b/>
          <w:bCs/>
          <w:color w:val="000000"/>
        </w:rPr>
        <w:t>Orderkenmerk (volgt</w:t>
      </w:r>
      <w:r>
        <w:rPr>
          <w:b/>
          <w:bCs/>
          <w:color w:val="000000"/>
        </w:rPr>
        <w:t xml:space="preserve"> na definitieve gunning</w:t>
      </w:r>
      <w:r>
        <w:rPr>
          <w:b/>
          <w:bCs/>
          <w:color w:val="000000"/>
        </w:rPr>
        <w:t>)</w:t>
      </w:r>
      <w:r w:rsidRPr="00E03346">
        <w:rPr>
          <w:color w:val="000000"/>
        </w:rPr>
        <w:t xml:space="preserve">, te zenden aan: </w:t>
      </w:r>
      <w:r w:rsidRPr="00E03346">
        <w:rPr>
          <w:color w:val="0000FF"/>
        </w:rPr>
        <w:t>crediteuren-rijnland@hhsk.nl</w:t>
      </w:r>
      <w:r w:rsidRPr="00E03346">
        <w:rPr>
          <w:color w:val="000000"/>
        </w:rPr>
        <w:t>.</w:t>
      </w:r>
      <w:r w:rsidRPr="00E03346">
        <w:rPr>
          <w:color w:val="000000"/>
        </w:rPr>
        <w:br/>
      </w:r>
    </w:p>
    <w:p w14:paraId="53EB6FC4" w14:textId="77777777" w:rsidR="00861319" w:rsidRPr="00E9454E" w:rsidRDefault="00861319" w:rsidP="00861319">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lastRenderedPageBreak/>
        <w:t>Factuuradres:</w:t>
      </w:r>
    </w:p>
    <w:p w14:paraId="0A2B9663" w14:textId="77777777" w:rsidR="00861319" w:rsidRPr="00E9454E" w:rsidRDefault="00861319" w:rsidP="00861319">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453501D2" w14:textId="77777777" w:rsidR="00861319" w:rsidRPr="00E9454E" w:rsidRDefault="00861319" w:rsidP="00861319">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1D93B56D" w14:textId="77777777" w:rsidR="00861319" w:rsidRPr="00E9454E" w:rsidRDefault="00861319" w:rsidP="00861319">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46A3CBCC" w14:textId="77777777" w:rsidR="00861319" w:rsidRPr="00E9454E" w:rsidRDefault="00861319" w:rsidP="00861319">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14CE299A" w14:textId="25E1AC0B" w:rsidR="00861319" w:rsidRDefault="00861319" w:rsidP="00861319">
      <w:pPr>
        <w:tabs>
          <w:tab w:val="left" w:pos="567"/>
        </w:tabs>
        <w:spacing w:after="200" w:line="276" w:lineRule="auto"/>
        <w:ind w:left="567"/>
        <w:contextualSpacing/>
        <w:rPr>
          <w:rFonts w:eastAsiaTheme="minorHAnsi" w:cstheme="minorBidi"/>
          <w:b/>
          <w:color w:val="0000FF"/>
          <w:u w:val="single"/>
          <w:lang w:val="en-US" w:eastAsia="en-US"/>
        </w:rPr>
      </w:pPr>
      <w:hyperlink r:id="rId9" w:history="1">
        <w:r w:rsidRPr="00E9454E">
          <w:rPr>
            <w:rFonts w:eastAsiaTheme="minorHAnsi" w:cstheme="minorBidi"/>
            <w:b/>
            <w:color w:val="0000FF"/>
            <w:u w:val="single"/>
            <w:lang w:val="en-US" w:eastAsia="en-US"/>
          </w:rPr>
          <w:t>crediteuren-rijnland@hhsk.nl</w:t>
        </w:r>
      </w:hyperlink>
    </w:p>
    <w:bookmarkEnd w:id="4"/>
    <w:p w14:paraId="5D91F4B7" w14:textId="4365FEB3" w:rsidR="00861319" w:rsidRDefault="00861319" w:rsidP="00861319">
      <w:pPr>
        <w:tabs>
          <w:tab w:val="left" w:pos="567"/>
        </w:tabs>
        <w:spacing w:after="200" w:line="276" w:lineRule="auto"/>
        <w:ind w:left="567"/>
        <w:contextualSpacing/>
        <w:rPr>
          <w:rFonts w:eastAsiaTheme="minorHAnsi" w:cstheme="minorBidi"/>
          <w:b/>
          <w:color w:val="0000FF"/>
          <w:u w:val="single"/>
          <w:lang w:val="en-US" w:eastAsia="en-US"/>
        </w:rPr>
      </w:pPr>
    </w:p>
    <w:p w14:paraId="3AE8FA49" w14:textId="77777777" w:rsidR="00861319" w:rsidRPr="00E9454E" w:rsidRDefault="00861319" w:rsidP="00861319">
      <w:pPr>
        <w:tabs>
          <w:tab w:val="left" w:pos="567"/>
        </w:tabs>
        <w:spacing w:after="200" w:line="276" w:lineRule="auto"/>
        <w:ind w:left="567"/>
        <w:contextualSpacing/>
        <w:rPr>
          <w:rFonts w:eastAsiaTheme="minorHAnsi" w:cstheme="minorBidi"/>
          <w:b/>
          <w:lang w:val="en-US" w:eastAsia="en-US"/>
        </w:rPr>
      </w:pPr>
    </w:p>
    <w:p w14:paraId="0164362A"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7C7E8DD2" w14:textId="77777777" w:rsidR="0092775A" w:rsidRPr="0092775A" w:rsidRDefault="0092775A" w:rsidP="0092775A">
      <w:pPr>
        <w:tabs>
          <w:tab w:val="left" w:pos="576"/>
        </w:tabs>
      </w:pPr>
    </w:p>
    <w:p w14:paraId="1E13A3B5" w14:textId="7CF85DDE" w:rsidR="0092775A" w:rsidRPr="0092775A" w:rsidRDefault="0092775A" w:rsidP="0092775A">
      <w:pPr>
        <w:numPr>
          <w:ilvl w:val="1"/>
          <w:numId w:val="31"/>
        </w:numPr>
      </w:pPr>
      <w:r w:rsidRPr="0092775A">
        <w:t xml:space="preserve">Contactpersoon (contractbeheerder) voor Opdrachtgever is </w:t>
      </w:r>
      <w:bookmarkStart w:id="5" w:name="_Hlk80107831"/>
      <w:r w:rsidR="00BA2DFE">
        <w:t>Mevr. N. Tetteroo</w:t>
      </w:r>
      <w:bookmarkEnd w:id="5"/>
      <w:r w:rsidRPr="0092775A">
        <w:t>.</w:t>
      </w:r>
    </w:p>
    <w:p w14:paraId="727C23DA"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1F785EE1" w14:textId="77777777" w:rsidR="005772A1" w:rsidRPr="0092775A" w:rsidRDefault="005772A1" w:rsidP="0092775A">
      <w:pPr>
        <w:tabs>
          <w:tab w:val="left" w:pos="576"/>
        </w:tabs>
      </w:pPr>
    </w:p>
    <w:p w14:paraId="67DC9ACE"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52BAC1A"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47761E10" w14:textId="5F3618B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p>
    <w:p w14:paraId="196C23A2" w14:textId="77777777" w:rsidR="005772A1" w:rsidRPr="005772A1" w:rsidRDefault="005772A1" w:rsidP="005772A1">
      <w:pPr>
        <w:numPr>
          <w:ilvl w:val="1"/>
          <w:numId w:val="18"/>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p>
    <w:p w14:paraId="649FACD4" w14:textId="77777777" w:rsidR="005772A1" w:rsidRPr="005772A1" w:rsidRDefault="005772A1" w:rsidP="005772A1">
      <w:pPr>
        <w:tabs>
          <w:tab w:val="left" w:pos="708"/>
        </w:tabs>
        <w:ind w:left="570"/>
      </w:pPr>
    </w:p>
    <w:p w14:paraId="5CB63CF2"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64CFA63"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622E8613" w14:textId="77777777" w:rsidR="005772A1" w:rsidRPr="005772A1" w:rsidRDefault="005772A1" w:rsidP="005772A1">
      <w:pPr>
        <w:tabs>
          <w:tab w:val="left" w:pos="567"/>
        </w:tabs>
      </w:pPr>
    </w:p>
    <w:p w14:paraId="2DDA6623" w14:textId="296EE879" w:rsidR="005772A1" w:rsidRPr="005772A1" w:rsidRDefault="005772A1" w:rsidP="005772A1">
      <w:pPr>
        <w:numPr>
          <w:ilvl w:val="1"/>
          <w:numId w:val="18"/>
        </w:numPr>
        <w:tabs>
          <w:tab w:val="left" w:pos="540"/>
        </w:tabs>
      </w:pPr>
      <w:r w:rsidRPr="005772A1">
        <w:t xml:space="preserve">Op deze </w:t>
      </w:r>
      <w:r w:rsidR="00C80188" w:rsidRPr="008435BF">
        <w:t>Raamovereenkomst</w:t>
      </w:r>
      <w:r w:rsidR="00C80188" w:rsidRPr="005772A1">
        <w:t xml:space="preserve"> </w:t>
      </w:r>
      <w:r w:rsidRPr="005772A1">
        <w:t xml:space="preserve">zijn uitsluitend van toepassing de “Algemene Waterschapsinkoopvoorwaarden voor Leveringen 2018 (AWIV-2018)”, voor zover daarvan in deze </w:t>
      </w:r>
      <w:r w:rsidR="00C80188" w:rsidRPr="008435BF">
        <w:t>Raamovereenkomst</w:t>
      </w:r>
      <w:r w:rsidR="00C80188" w:rsidRPr="005772A1">
        <w:t xml:space="preserve"> </w:t>
      </w:r>
      <w:r w:rsidRPr="005772A1">
        <w:t>niet wordt afgeweken. De (eventuele) algemene en bijzondere voorwaarden van Opdrachtnemer worden uitgesloten.</w:t>
      </w:r>
    </w:p>
    <w:p w14:paraId="2E8D2163" w14:textId="77777777" w:rsidR="005772A1" w:rsidRPr="005772A1" w:rsidRDefault="005772A1" w:rsidP="005772A1">
      <w:pPr>
        <w:tabs>
          <w:tab w:val="left" w:pos="540"/>
        </w:tabs>
        <w:ind w:left="570"/>
      </w:pPr>
    </w:p>
    <w:p w14:paraId="7746902E"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69161DE8"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10864E63"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0B79DE2C" w14:textId="77777777" w:rsidR="005772A1" w:rsidRPr="005772A1" w:rsidRDefault="005772A1" w:rsidP="005772A1">
      <w:pPr>
        <w:tabs>
          <w:tab w:val="left" w:pos="567"/>
        </w:tabs>
        <w:rPr>
          <w:iCs/>
        </w:rPr>
      </w:pPr>
      <w:r w:rsidRPr="005772A1">
        <w:rPr>
          <w:iCs/>
        </w:rPr>
        <w:tab/>
      </w:r>
      <w:r w:rsidRPr="005772A1">
        <w:rPr>
          <w:iCs/>
        </w:rPr>
        <w:tab/>
      </w:r>
    </w:p>
    <w:p w14:paraId="5D4CE5EB"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6A1D6174" w14:textId="77777777" w:rsidR="005772A1" w:rsidRPr="005772A1" w:rsidRDefault="005772A1" w:rsidP="005772A1">
      <w:pPr>
        <w:tabs>
          <w:tab w:val="left" w:pos="567"/>
        </w:tabs>
        <w:rPr>
          <w:iCs/>
        </w:rPr>
      </w:pPr>
      <w:r w:rsidRPr="005772A1">
        <w:rPr>
          <w:iCs/>
        </w:rPr>
        <w:tab/>
        <w:t>De beperking van de aansprakelijkheid als hiervoor is niet toepassing:</w:t>
      </w:r>
    </w:p>
    <w:p w14:paraId="04308D5D" w14:textId="77777777" w:rsidR="005772A1" w:rsidRPr="005772A1" w:rsidRDefault="005772A1" w:rsidP="005772A1">
      <w:pPr>
        <w:tabs>
          <w:tab w:val="left" w:pos="567"/>
        </w:tabs>
        <w:ind w:left="360"/>
        <w:rPr>
          <w:i/>
          <w:iCs/>
        </w:rPr>
      </w:pPr>
      <w:r w:rsidRPr="005772A1">
        <w:rPr>
          <w:i/>
          <w:iCs/>
        </w:rPr>
        <w:tab/>
      </w:r>
      <w:r w:rsidRPr="005772A1">
        <w:rPr>
          <w:i/>
          <w:iCs/>
        </w:rPr>
        <w:tab/>
      </w:r>
    </w:p>
    <w:p w14:paraId="55ABE3AE"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3E4A5B35"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1B4DF2C6" w14:textId="77777777" w:rsidR="005772A1" w:rsidRPr="005772A1" w:rsidRDefault="005772A1" w:rsidP="005772A1">
      <w:pPr>
        <w:tabs>
          <w:tab w:val="left" w:pos="540"/>
        </w:tabs>
      </w:pPr>
    </w:p>
    <w:p w14:paraId="18674A15" w14:textId="16D69385" w:rsidR="005772A1" w:rsidRDefault="005772A1" w:rsidP="005772A1">
      <w:pPr>
        <w:tabs>
          <w:tab w:val="left" w:pos="567"/>
        </w:tabs>
        <w:ind w:left="360"/>
      </w:pPr>
    </w:p>
    <w:p w14:paraId="40E6165B" w14:textId="55F46E02" w:rsidR="00861319" w:rsidRDefault="00861319" w:rsidP="005772A1">
      <w:pPr>
        <w:tabs>
          <w:tab w:val="left" w:pos="567"/>
        </w:tabs>
        <w:ind w:left="360"/>
      </w:pPr>
    </w:p>
    <w:p w14:paraId="1D2D3179" w14:textId="69CFB443" w:rsidR="00861319" w:rsidRDefault="00861319" w:rsidP="005772A1">
      <w:pPr>
        <w:tabs>
          <w:tab w:val="left" w:pos="567"/>
        </w:tabs>
        <w:ind w:left="360"/>
      </w:pPr>
    </w:p>
    <w:p w14:paraId="60436F37" w14:textId="77777777" w:rsidR="00861319" w:rsidRPr="005772A1" w:rsidRDefault="00861319" w:rsidP="005772A1">
      <w:pPr>
        <w:tabs>
          <w:tab w:val="left" w:pos="567"/>
        </w:tabs>
        <w:ind w:left="360"/>
      </w:pPr>
    </w:p>
    <w:p w14:paraId="4D91CB4A"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lastRenderedPageBreak/>
        <w:t>Integriteitsverklaring</w:t>
      </w:r>
    </w:p>
    <w:p w14:paraId="6D30B08B"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FF1BC74"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7D7A6FF" w14:textId="77777777" w:rsidR="005772A1" w:rsidRPr="005772A1" w:rsidRDefault="005772A1" w:rsidP="005772A1">
      <w:pPr>
        <w:tabs>
          <w:tab w:val="left" w:pos="567"/>
        </w:tabs>
        <w:ind w:left="570"/>
      </w:pPr>
    </w:p>
    <w:p w14:paraId="272E8464" w14:textId="77777777" w:rsidR="005772A1" w:rsidRPr="005772A1" w:rsidRDefault="005772A1" w:rsidP="005772A1">
      <w:pPr>
        <w:tabs>
          <w:tab w:val="left" w:pos="567"/>
        </w:tabs>
        <w:ind w:left="570"/>
      </w:pPr>
    </w:p>
    <w:p w14:paraId="3E99BEA1"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2B32F936" w14:textId="77777777" w:rsidR="005772A1" w:rsidRPr="005772A1" w:rsidRDefault="005772A1" w:rsidP="005772A1">
      <w:pPr>
        <w:tabs>
          <w:tab w:val="left" w:pos="567"/>
        </w:tabs>
      </w:pPr>
    </w:p>
    <w:p w14:paraId="5D8F5479" w14:textId="38C60CE3" w:rsidR="005772A1" w:rsidRPr="005772A1" w:rsidRDefault="005772A1" w:rsidP="005772A1">
      <w:pPr>
        <w:numPr>
          <w:ilvl w:val="1"/>
          <w:numId w:val="18"/>
        </w:numPr>
        <w:tabs>
          <w:tab w:val="left" w:pos="540"/>
        </w:tabs>
        <w:ind w:left="540" w:hanging="540"/>
      </w:pPr>
      <w:r w:rsidRPr="005772A1">
        <w:t xml:space="preserve">In aanvulling op artikel 15 AWIV-2018 geldt dat in alle gevallen van voortijdige beëindiging van deze </w:t>
      </w:r>
      <w:r w:rsidR="00C80188" w:rsidRPr="008435BF">
        <w:t>Raamovereenkomst</w:t>
      </w:r>
      <w:r w:rsidR="00C80188" w:rsidRPr="005772A1">
        <w:t xml:space="preserve"> </w:t>
      </w:r>
      <w:r w:rsidRPr="005772A1">
        <w:t>Opdrachtgever van Opdrachtnemer kan verlangen dat deze de Levering op een zodanige wijze afrondt en de resultaten zodanig overdraagt aan Opdrachtgever of een door hem aan te wijzen derde, dat onbelemmerde voortzetting van de opdracht mogelijk is.</w:t>
      </w:r>
    </w:p>
    <w:p w14:paraId="5EA88736" w14:textId="77777777" w:rsidR="005772A1" w:rsidRPr="005772A1" w:rsidRDefault="005772A1" w:rsidP="005772A1">
      <w:pPr>
        <w:tabs>
          <w:tab w:val="left" w:pos="540"/>
        </w:tabs>
        <w:ind w:left="540" w:hanging="540"/>
      </w:pPr>
    </w:p>
    <w:p w14:paraId="025819FB" w14:textId="2F5489AA" w:rsidR="005772A1" w:rsidRPr="005772A1" w:rsidRDefault="005772A1" w:rsidP="005772A1">
      <w:pPr>
        <w:numPr>
          <w:ilvl w:val="1"/>
          <w:numId w:val="18"/>
        </w:numPr>
        <w:tabs>
          <w:tab w:val="left" w:pos="540"/>
        </w:tabs>
        <w:ind w:left="540" w:hanging="540"/>
      </w:pPr>
      <w:r w:rsidRPr="005772A1">
        <w:t xml:space="preserve">Afwijkingen van deze </w:t>
      </w:r>
      <w:r w:rsidR="00C80188" w:rsidRPr="008435BF">
        <w:t>Raamovereenkomst</w:t>
      </w:r>
      <w:r w:rsidRPr="005772A1">
        <w:rPr>
          <w:color w:val="FF0000"/>
        </w:rPr>
        <w:t xml:space="preserve"> </w:t>
      </w:r>
      <w:r w:rsidRPr="005772A1">
        <w:t>zijn slechts bindend voor zover zij uitdrukkelijk tussen partijen schriftelijk zijn overeengekomen.</w:t>
      </w:r>
    </w:p>
    <w:p w14:paraId="08E9733A" w14:textId="77777777" w:rsidR="005772A1" w:rsidRPr="005772A1"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7EF61EA8" w14:textId="6E6B5F58" w:rsidR="005772A1" w:rsidRPr="005772A1" w:rsidRDefault="005772A1" w:rsidP="005772A1">
      <w:pPr>
        <w:numPr>
          <w:ilvl w:val="1"/>
          <w:numId w:val="18"/>
        </w:numPr>
        <w:tabs>
          <w:tab w:val="left" w:pos="540"/>
        </w:tabs>
        <w:ind w:left="540" w:hanging="540"/>
      </w:pPr>
      <w:r w:rsidRPr="005772A1">
        <w:t xml:space="preserve">Door ondertekening van deze </w:t>
      </w:r>
      <w:r w:rsidR="00C80188" w:rsidRPr="008435BF">
        <w:t>Raamovereenkomst</w:t>
      </w:r>
      <w:r w:rsidRPr="005772A1">
        <w:rPr>
          <w:color w:val="FF0000"/>
        </w:rPr>
        <w:t xml:space="preserve"> </w:t>
      </w:r>
      <w:r w:rsidRPr="005772A1">
        <w:t>vervallen alle eventueel eerder door partijen gemaakte mondelinge en schriftelijke afspraken omtrent de hierbij overeengekomen Leveringen.</w:t>
      </w:r>
    </w:p>
    <w:p w14:paraId="68DA10F6" w14:textId="77777777" w:rsidR="0092775A" w:rsidRPr="00E9454E" w:rsidRDefault="0092775A" w:rsidP="00E520C1">
      <w:pPr>
        <w:spacing w:after="200"/>
        <w:rPr>
          <w:rFonts w:eastAsiaTheme="minorHAnsi" w:cstheme="minorBidi"/>
          <w:iCs/>
          <w:lang w:eastAsia="en-US"/>
        </w:rPr>
      </w:pPr>
    </w:p>
    <w:p w14:paraId="10C98D94"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1F4922EF" w14:textId="77777777" w:rsidR="00E9454E" w:rsidRPr="00E9454E" w:rsidRDefault="00E9454E" w:rsidP="00E9454E">
      <w:pPr>
        <w:tabs>
          <w:tab w:val="left" w:pos="567"/>
        </w:tabs>
        <w:spacing w:after="200" w:line="276" w:lineRule="auto"/>
        <w:rPr>
          <w:rFonts w:eastAsiaTheme="minorHAnsi" w:cstheme="minorBidi"/>
          <w:lang w:eastAsia="en-US"/>
        </w:rPr>
      </w:pPr>
    </w:p>
    <w:p w14:paraId="53CDFF31"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6"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6"/>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0C3E8DF"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16C98656" w14:textId="77777777" w:rsidR="00E9454E" w:rsidRPr="00A86D57" w:rsidRDefault="00E9454E" w:rsidP="00E9454E">
      <w:pPr>
        <w:keepNext/>
        <w:keepLines/>
        <w:jc w:val="both"/>
        <w:rPr>
          <w:sz w:val="96"/>
          <w:szCs w:val="96"/>
        </w:rPr>
      </w:pPr>
      <w:bookmarkStart w:id="7" w:name="hand1"/>
      <w:r w:rsidRPr="00A86D57">
        <w:rPr>
          <w:sz w:val="96"/>
          <w:szCs w:val="96"/>
        </w:rPr>
        <w:t>{HAND1}</w:t>
      </w:r>
      <w:bookmarkEnd w:id="7"/>
    </w:p>
    <w:p w14:paraId="4C33441E" w14:textId="77777777" w:rsidR="00E9454E" w:rsidRPr="00E9454E" w:rsidRDefault="00E9454E" w:rsidP="00E9454E">
      <w:pPr>
        <w:tabs>
          <w:tab w:val="left" w:pos="4111"/>
        </w:tabs>
        <w:spacing w:after="200" w:line="276" w:lineRule="auto"/>
        <w:rPr>
          <w:rFonts w:eastAsiaTheme="minorHAnsi" w:cstheme="minorBidi"/>
          <w:lang w:eastAsia="en-US"/>
        </w:rPr>
      </w:pPr>
    </w:p>
    <w:p w14:paraId="65C9198C"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0A22D193" w14:textId="023716B7" w:rsidR="00E9454E" w:rsidRPr="00E9454E" w:rsidRDefault="0092775A" w:rsidP="00D15336">
      <w:pPr>
        <w:tabs>
          <w:tab w:val="left" w:pos="4111"/>
        </w:tabs>
        <w:rPr>
          <w:rFonts w:eastAsiaTheme="minorHAnsi" w:cstheme="minorBidi"/>
          <w:lang w:eastAsia="en-US"/>
        </w:rPr>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sectPr w:rsidR="00E9454E" w:rsidRPr="00E9454E" w:rsidSect="005772A1">
      <w:headerReference w:type="default" r:id="rId10"/>
      <w:footerReference w:type="default" r:id="rId11"/>
      <w:headerReference w:type="first" r:id="rId12"/>
      <w:footerReference w:type="first" r:id="rId13"/>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1E18A" w14:textId="77777777" w:rsidR="00FB1102" w:rsidRDefault="00FB1102">
      <w:r>
        <w:separator/>
      </w:r>
    </w:p>
  </w:endnote>
  <w:endnote w:type="continuationSeparator" w:id="0">
    <w:p w14:paraId="70CC08FE" w14:textId="77777777" w:rsidR="00FB1102" w:rsidRDefault="00FB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5A0F4" w14:textId="77777777" w:rsidR="002774C4" w:rsidRDefault="002774C4" w:rsidP="00B67DBF">
    <w:pPr>
      <w:tabs>
        <w:tab w:val="center" w:pos="4536"/>
        <w:tab w:val="right" w:pos="9072"/>
      </w:tabs>
      <w:rPr>
        <w:lang w:val="nl"/>
      </w:rPr>
    </w:pPr>
    <w:r>
      <w:rPr>
        <w:lang w:val="nl"/>
      </w:rPr>
      <w:t>________________________________________________________________</w:t>
    </w:r>
  </w:p>
  <w:p w14:paraId="62EC9DA9"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2A694140"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22F8FA76"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7A5CD"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76406ACF"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5BB9A46D" wp14:editId="7BE5C0BC">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DCA60"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"/>
          </w:pict>
        </mc:Fallback>
      </mc:AlternateContent>
    </w:r>
    <w:r w:rsidRPr="005772A1">
      <w:rPr>
        <w:noProof/>
        <w:sz w:val="16"/>
        <w:szCs w:val="16"/>
      </w:rPr>
      <w:t>Cluster Bedrijfsvoering</w:t>
    </w:r>
  </w:p>
  <w:p w14:paraId="204E7007"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7C2C7483" w14:textId="77777777" w:rsidR="00A36918" w:rsidRDefault="005772A1" w:rsidP="005772A1">
    <w:r w:rsidRPr="005772A1">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EB5F6" w14:textId="77777777" w:rsidR="00FB1102" w:rsidRDefault="00FB1102">
      <w:r>
        <w:separator/>
      </w:r>
    </w:p>
  </w:footnote>
  <w:footnote w:type="continuationSeparator" w:id="0">
    <w:p w14:paraId="3F9C3D21" w14:textId="77777777" w:rsidR="00FB1102" w:rsidRDefault="00FB1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4B5A7"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2EC9AAE0"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03894" w14:textId="77777777" w:rsidR="002E4CA5" w:rsidRDefault="00B67DBF">
    <w:pPr>
      <w:pStyle w:val="Koptekst"/>
    </w:pPr>
    <w:r>
      <w:rPr>
        <w:noProof/>
      </w:rPr>
      <w:drawing>
        <wp:anchor distT="0" distB="0" distL="114300" distR="114300" simplePos="0" relativeHeight="251676160" behindDoc="1" locked="0" layoutInCell="1" allowOverlap="1" wp14:anchorId="5096DF9B" wp14:editId="470D13B3">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7D54BC"/>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0"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3"/>
  </w:num>
  <w:num w:numId="13">
    <w:abstractNumId w:val="20"/>
  </w:num>
  <w:num w:numId="14">
    <w:abstractNumId w:val="12"/>
  </w:num>
  <w:num w:numId="15">
    <w:abstractNumId w:val="18"/>
  </w:num>
  <w:num w:numId="16">
    <w:abstractNumId w:val="24"/>
  </w:num>
  <w:num w:numId="17">
    <w:abstractNumId w:val="11"/>
    <w:lvlOverride w:ilvl="0">
      <w:startOverride w:val="1"/>
    </w:lvlOverride>
  </w:num>
  <w:num w:numId="18">
    <w:abstractNumId w:val="21"/>
  </w:num>
  <w:num w:numId="19">
    <w:abstractNumId w:val="22"/>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3"/>
  </w:num>
  <w:num w:numId="27">
    <w:abstractNumId w:val="14"/>
  </w:num>
  <w:num w:numId="28">
    <w:abstractNumId w:val="10"/>
  </w:num>
  <w:num w:numId="29">
    <w:abstractNumId w:val="17"/>
  </w:num>
  <w:num w:numId="30">
    <w:abstractNumId w:val="25"/>
  </w:num>
  <w:num w:numId="31">
    <w:abstractNumId w:val="21"/>
  </w:num>
  <w:num w:numId="32">
    <w:abstractNumId w:val="19"/>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FB1102"/>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5831"/>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35BF"/>
    <w:rsid w:val="00844215"/>
    <w:rsid w:val="00844C56"/>
    <w:rsid w:val="00847557"/>
    <w:rsid w:val="00850749"/>
    <w:rsid w:val="00855119"/>
    <w:rsid w:val="008613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2DFE"/>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0188"/>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15336"/>
    <w:rsid w:val="00D2196F"/>
    <w:rsid w:val="00D2296A"/>
    <w:rsid w:val="00D22BCF"/>
    <w:rsid w:val="00D347D1"/>
    <w:rsid w:val="00D53AF7"/>
    <w:rsid w:val="00D5662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1102"/>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2DCBE6"/>
  <w15:docId w15:val="{9A195119-1C29-48D4-BF58-BF534B7C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fontstyle01">
    <w:name w:val="fontstyle01"/>
    <w:basedOn w:val="Standaardalinea-lettertype"/>
    <w:rsid w:val="00FB1102"/>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jnland.net/efacturati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JVI\INKOOP\01.Aanbestedingen\Debietmeters%20en%20Debietmeetdata%20(DIG-10914)\10aug21\Bijlage%203_Concept%20Overeenkomst%20AWIV%20met%20handtek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3_Concept Overeenkomst AWIV met handteke.dotx</Template>
  <TotalTime>119</TotalTime>
  <Pages>4</Pages>
  <Words>1011</Words>
  <Characters>7061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8056</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3</cp:revision>
  <cp:lastPrinted>2010-11-24T12:59:00Z</cp:lastPrinted>
  <dcterms:created xsi:type="dcterms:W3CDTF">2021-08-17T10:51:00Z</dcterms:created>
  <dcterms:modified xsi:type="dcterms:W3CDTF">2021-08-17T14:17:00Z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